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216" w:rsidRDefault="00EC388C" w:rsidP="00B51216">
      <w:pPr>
        <w:tabs>
          <w:tab w:val="left" w:pos="5047"/>
        </w:tabs>
        <w:rPr>
          <w:lang w:val="sr-Cyrl-CS"/>
        </w:rPr>
      </w:pPr>
      <w:r>
        <w:rPr>
          <w:noProof/>
          <w:lang w:val="en-US"/>
        </w:rPr>
        <w:pict>
          <v:group id="_x0000_s1158" style="position:absolute;margin-left:-17pt;margin-top:-23.65pt;width:487.15pt;height:145.6pt;z-index:251658752" coordorigin="1137,4900" coordsize="9743,2922">
            <v:line id="_x0000_s1159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60" type="#_x0000_t75" style="position:absolute;left:1137;top:5009;width:2286;height:2763" wrapcoords="-164 0 -164 21462 21600 21462 21600 0 -164 0">
              <v:imagedata r:id="rId7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1" type="#_x0000_t202" style="position:absolute;left:3383;top:4900;width:7497;height:2872" strokecolor="white">
              <v:textbox style="mso-next-textbox:#_x0000_s1161">
                <w:txbxContent>
                  <w:p w:rsidR="008B4F7D" w:rsidRPr="002A6B94" w:rsidRDefault="008B4F7D" w:rsidP="008B4F7D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8B4F7D" w:rsidRPr="002A6B94" w:rsidRDefault="008B4F7D" w:rsidP="008B4F7D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8B4F7D" w:rsidRDefault="008B4F7D" w:rsidP="008B4F7D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Хајдук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Станка</w:t>
                    </w:r>
                    <w:proofErr w:type="spellEnd"/>
                    <w:r>
                      <w:rPr>
                        <w:color w:val="000000"/>
                      </w:rPr>
                      <w:t xml:space="preserve"> 20, 76300 </w:t>
                    </w:r>
                    <w:proofErr w:type="spellStart"/>
                    <w:r>
                      <w:rPr>
                        <w:color w:val="000000"/>
                      </w:rPr>
                      <w:t>Бијељина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Република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Српска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БиХ</w:t>
                    </w:r>
                    <w:proofErr w:type="spellEnd"/>
                  </w:p>
                  <w:p w:rsidR="008B4F7D" w:rsidRPr="00E21D35" w:rsidRDefault="008B4F7D" w:rsidP="008B4F7D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8B4F7D" w:rsidRDefault="008B4F7D" w:rsidP="008B4F7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8B4F7D" w:rsidRDefault="008B4F7D" w:rsidP="008B4F7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proofErr w:type="spellStart"/>
                    <w:r w:rsidRPr="00F820F0">
                      <w:rPr>
                        <w:bCs/>
                      </w:rPr>
                      <w:t>Atos</w:t>
                    </w:r>
                    <w:proofErr w:type="spellEnd"/>
                    <w:r w:rsidRPr="00F820F0">
                      <w:rPr>
                        <w:bCs/>
                      </w:rPr>
                      <w:t xml:space="preserve"> bank </w:t>
                    </w:r>
                    <w:proofErr w:type="spellStart"/>
                    <w:r w:rsidRPr="00F820F0">
                      <w:rPr>
                        <w:bCs/>
                      </w:rPr>
                      <w:t>a.d</w:t>
                    </w:r>
                    <w:proofErr w:type="spellEnd"/>
                    <w:r w:rsidRPr="00F820F0">
                      <w:rPr>
                        <w:bCs/>
                      </w:rPr>
                      <w:t xml:space="preserve">. </w:t>
                    </w:r>
                    <w:proofErr w:type="spellStart"/>
                    <w:r w:rsidRPr="00F820F0">
                      <w:rPr>
                        <w:bCs/>
                      </w:rPr>
                      <w:t>Banja</w:t>
                    </w:r>
                    <w:proofErr w:type="spellEnd"/>
                    <w:r w:rsidRPr="00F820F0">
                      <w:rPr>
                        <w:bCs/>
                      </w:rPr>
                      <w:t xml:space="preserve">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8B4F7D" w:rsidRDefault="008B4F7D" w:rsidP="008B4F7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 xml:space="preserve">; </w:t>
                    </w:r>
                    <w:proofErr w:type="spellStart"/>
                    <w:r>
                      <w:rPr>
                        <w:color w:val="000000"/>
                      </w:rPr>
                      <w:t>Матични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>: 1412558</w:t>
                    </w:r>
                  </w:p>
                  <w:p w:rsidR="008B4F7D" w:rsidRDefault="008B4F7D" w:rsidP="008B4F7D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Регистровани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капитал</w:t>
                    </w:r>
                    <w:proofErr w:type="spellEnd"/>
                    <w:r>
                      <w:rPr>
                        <w:color w:val="000000"/>
                      </w:rPr>
                      <w:t>: 10.009.225</w:t>
                    </w:r>
                    <w:proofErr w:type="gramStart"/>
                    <w:r>
                      <w:rPr>
                        <w:color w:val="000000"/>
                      </w:rPr>
                      <w:t>,00</w:t>
                    </w:r>
                    <w:proofErr w:type="gramEnd"/>
                    <w:r>
                      <w:rPr>
                        <w:color w:val="000000"/>
                      </w:rPr>
                      <w:t xml:space="preserve"> КМ</w:t>
                    </w:r>
                  </w:p>
                  <w:p w:rsidR="008B4F7D" w:rsidRDefault="008B4F7D" w:rsidP="008B4F7D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</w:t>
                    </w:r>
                    <w:proofErr w:type="spellEnd"/>
                    <w:r>
                      <w:rPr>
                        <w:color w:val="000000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</w:rPr>
                      <w:t>уложак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 xml:space="preserve"> 3-19 </w:t>
                    </w:r>
                    <w:proofErr w:type="spellStart"/>
                    <w:r>
                      <w:rPr>
                        <w:color w:val="000000"/>
                      </w:rPr>
                      <w:t>код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Окружног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привредног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суда</w:t>
                    </w:r>
                    <w:proofErr w:type="spellEnd"/>
                    <w:r>
                      <w:rPr>
                        <w:color w:val="000000"/>
                      </w:rPr>
                      <w:t xml:space="preserve"> у </w:t>
                    </w:r>
                    <w:proofErr w:type="spellStart"/>
                    <w:r>
                      <w:rPr>
                        <w:color w:val="000000"/>
                      </w:rPr>
                      <w:t>Бијељини</w:t>
                    </w:r>
                    <w:proofErr w:type="spellEnd"/>
                  </w:p>
                  <w:p w:rsidR="008B4F7D" w:rsidRDefault="008B4F7D" w:rsidP="008B4F7D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60" DrawAspect="Content" ObjectID="_1831808309" r:id="rId8"/>
        </w:pict>
      </w:r>
    </w:p>
    <w:p w:rsidR="00B51216" w:rsidRDefault="00B51216" w:rsidP="00B51216">
      <w:pPr>
        <w:tabs>
          <w:tab w:val="left" w:pos="5047"/>
        </w:tabs>
        <w:rPr>
          <w:lang w:val="sr-Cyrl-CS"/>
        </w:rPr>
      </w:pPr>
    </w:p>
    <w:p w:rsidR="00B51216" w:rsidRPr="00A1172A" w:rsidRDefault="00B51216" w:rsidP="00B51216">
      <w:pPr>
        <w:rPr>
          <w:lang w:val="sr-Cyrl-CS"/>
        </w:rPr>
      </w:pPr>
    </w:p>
    <w:p w:rsidR="00B51216" w:rsidRDefault="00B51216" w:rsidP="00B51216">
      <w:pPr>
        <w:rPr>
          <w:lang w:val="sr-Latn-CS"/>
        </w:rPr>
      </w:pPr>
    </w:p>
    <w:p w:rsidR="00F267C0" w:rsidRPr="00F267C0" w:rsidRDefault="00F267C0" w:rsidP="00B51216">
      <w:pPr>
        <w:rPr>
          <w:lang w:val="sr-Latn-CS"/>
        </w:rPr>
      </w:pPr>
    </w:p>
    <w:p w:rsidR="00B51216" w:rsidRPr="00A1172A" w:rsidRDefault="00EC388C" w:rsidP="00B51216">
      <w:pPr>
        <w:rPr>
          <w:lang w:val="sr-Cyrl-CS"/>
        </w:rPr>
      </w:pPr>
      <w:r w:rsidRPr="00EC388C">
        <w:rPr>
          <w:noProof/>
          <w:sz w:val="16"/>
          <w:szCs w:val="16"/>
          <w:lang w:val="en-US"/>
        </w:rPr>
        <w:pict>
          <v:shape id="_x0000_s1141" type="#_x0000_t202" style="position:absolute;margin-left:6in;margin-top:7.8pt;width:90pt;height:27pt;z-index:251656704" strokecolor="white">
            <v:textbox>
              <w:txbxContent>
                <w:p w:rsidR="006F5240" w:rsidRPr="00393734" w:rsidRDefault="006F5240" w:rsidP="006F5240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B51216" w:rsidRPr="00A1172A" w:rsidRDefault="00B51216" w:rsidP="00B51216">
      <w:pPr>
        <w:rPr>
          <w:lang w:val="sr-Cyrl-CS"/>
        </w:rPr>
      </w:pPr>
    </w:p>
    <w:p w:rsidR="00B51216" w:rsidRPr="00A1172A" w:rsidRDefault="00B51216" w:rsidP="00B51216">
      <w:pPr>
        <w:rPr>
          <w:lang w:val="sr-Cyrl-CS"/>
        </w:rPr>
      </w:pPr>
    </w:p>
    <w:p w:rsidR="00B51216" w:rsidRPr="008B4F7D" w:rsidRDefault="00B51216" w:rsidP="00B51216">
      <w:pPr>
        <w:spacing w:line="360" w:lineRule="auto"/>
      </w:pPr>
    </w:p>
    <w:p w:rsidR="00B51216" w:rsidRPr="008B4F7D" w:rsidRDefault="00B51216" w:rsidP="00931650">
      <w:pPr>
        <w:spacing w:line="360" w:lineRule="auto"/>
        <w:ind w:left="-360" w:right="-333"/>
        <w:jc w:val="both"/>
        <w:rPr>
          <w:lang w:val="sr-Cyrl-CS"/>
        </w:rPr>
      </w:pPr>
      <w:r w:rsidRPr="008B4F7D">
        <w:rPr>
          <w:lang w:val="sr-Cyrl-CS"/>
        </w:rPr>
        <w:t>СКУПШТИНА АКЦИОНАРА</w:t>
      </w:r>
    </w:p>
    <w:p w:rsidR="00B51216" w:rsidRPr="008B4F7D" w:rsidRDefault="00B51216" w:rsidP="00931650">
      <w:pPr>
        <w:spacing w:line="360" w:lineRule="auto"/>
        <w:ind w:left="-360" w:right="-333"/>
        <w:jc w:val="both"/>
        <w:rPr>
          <w:sz w:val="16"/>
          <w:szCs w:val="16"/>
          <w:lang w:val="sr-Cyrl-CS"/>
        </w:rPr>
      </w:pPr>
    </w:p>
    <w:p w:rsidR="00636ECB" w:rsidRDefault="00636ECB" w:rsidP="00636ECB">
      <w:pPr>
        <w:spacing w:line="360" w:lineRule="auto"/>
        <w:ind w:left="-357" w:right="-335"/>
        <w:jc w:val="both"/>
        <w:rPr>
          <w:lang w:val="sr-Cyrl-CS"/>
        </w:rPr>
      </w:pPr>
      <w:r>
        <w:rPr>
          <w:lang w:val="sr-Cyrl-CS"/>
        </w:rPr>
        <w:t>На основу члана</w:t>
      </w:r>
      <w:r>
        <w:t xml:space="preserve"> и</w:t>
      </w:r>
      <w:r>
        <w:rPr>
          <w:lang w:val="sr-Cyrl-CS"/>
        </w:rPr>
        <w:t xml:space="preserve"> 281. Закона о привредним друштвима („Сл. гл. РС“, број 127/08</w:t>
      </w:r>
      <w:r>
        <w:rPr>
          <w:lang w:val="sr-Latn-BA"/>
        </w:rPr>
        <w:t xml:space="preserve">, </w:t>
      </w:r>
      <w:r>
        <w:rPr>
          <w:lang w:val="sr-Cyrl-CS"/>
        </w:rPr>
        <w:t>58/09, 100/11</w:t>
      </w:r>
      <w:r>
        <w:t>,</w:t>
      </w:r>
      <w:r>
        <w:rPr>
          <w:lang w:val="sr-Cyrl-CS"/>
        </w:rPr>
        <w:t xml:space="preserve"> 67/13</w:t>
      </w:r>
      <w:r>
        <w:t>, 100/17, 28/2019 и 17/2023</w:t>
      </w:r>
      <w:r>
        <w:rPr>
          <w:lang w:val="sr-Cyrl-CS"/>
        </w:rPr>
        <w:t>), члана 5. Закона о јавним предузећима („Сл. гл. РС“, број 75/04 и 78/11), члана 30. Статута А.Д. „Водовод и канализација“ Бијељина број СА-1739-4/11 од 25.</w:t>
      </w:r>
      <w:r w:rsidR="00A2652B">
        <w:rPr>
          <w:lang w:val="sr-Cyrl-CS"/>
        </w:rPr>
        <w:t xml:space="preserve"> августа 2011. године и члана 27</w:t>
      </w:r>
      <w:r>
        <w:rPr>
          <w:lang w:val="sr-Cyrl-CS"/>
        </w:rPr>
        <w:t xml:space="preserve">. Пословника о раду Скупштине акционара А.Д. „Водовод и канализација“ Бијељина број 1667-3/23 од 23. јуна 2023. године, Скупштина акционара на </w:t>
      </w:r>
      <w:r w:rsidR="00B76C32">
        <w:t>14</w:t>
      </w:r>
      <w:r>
        <w:rPr>
          <w:lang w:val="sr-Cyrl-CS"/>
        </w:rPr>
        <w:t>. (</w:t>
      </w:r>
      <w:proofErr w:type="spellStart"/>
      <w:r w:rsidR="00B76C32">
        <w:t>четрнаестој</w:t>
      </w:r>
      <w:proofErr w:type="spellEnd"/>
      <w:r>
        <w:rPr>
          <w:lang w:val="sr-Cyrl-CS"/>
        </w:rPr>
        <w:t xml:space="preserve">) ванредној сједници одржаној </w:t>
      </w:r>
      <w:r w:rsidR="00440026">
        <w:t>24</w:t>
      </w:r>
      <w:r>
        <w:rPr>
          <w:lang w:val="sr-Cyrl-CS"/>
        </w:rPr>
        <w:t xml:space="preserve">. </w:t>
      </w:r>
      <w:proofErr w:type="spellStart"/>
      <w:proofErr w:type="gramStart"/>
      <w:r>
        <w:t>фебруара</w:t>
      </w:r>
      <w:proofErr w:type="spellEnd"/>
      <w:proofErr w:type="gramEnd"/>
      <w:r w:rsidR="00A40C6E">
        <w:rPr>
          <w:lang w:val="sr-Cyrl-CS"/>
        </w:rPr>
        <w:t xml:space="preserve"> 202</w:t>
      </w:r>
      <w:r w:rsidR="00B76C32">
        <w:rPr>
          <w:lang/>
        </w:rPr>
        <w:t>6</w:t>
      </w:r>
      <w:r>
        <w:rPr>
          <w:lang w:val="sr-Cyrl-CS"/>
        </w:rPr>
        <w:t>. године, донијела је</w:t>
      </w:r>
    </w:p>
    <w:p w:rsidR="00636ECB" w:rsidRPr="00555944" w:rsidRDefault="00636ECB" w:rsidP="00636ECB">
      <w:pPr>
        <w:ind w:left="-360" w:right="-333"/>
        <w:jc w:val="both"/>
        <w:rPr>
          <w:sz w:val="16"/>
          <w:szCs w:val="16"/>
          <w:lang w:val="sr-Cyrl-CS"/>
        </w:rPr>
      </w:pPr>
    </w:p>
    <w:p w:rsidR="000D64B3" w:rsidRPr="00B51216" w:rsidRDefault="000D64B3" w:rsidP="00931650">
      <w:pPr>
        <w:spacing w:line="360" w:lineRule="auto"/>
        <w:ind w:left="-360" w:right="-333"/>
        <w:jc w:val="both"/>
        <w:rPr>
          <w:lang w:val="sr-Latn-CS"/>
        </w:rPr>
      </w:pPr>
    </w:p>
    <w:p w:rsidR="000D64B3" w:rsidRPr="00BD36A1" w:rsidRDefault="000D64B3" w:rsidP="00931650">
      <w:pPr>
        <w:spacing w:line="360" w:lineRule="auto"/>
        <w:ind w:left="-360" w:right="-333"/>
        <w:jc w:val="center"/>
        <w:rPr>
          <w:lang w:val="sr-Cyrl-CS"/>
        </w:rPr>
      </w:pPr>
      <w:r w:rsidRPr="00BD36A1">
        <w:rPr>
          <w:lang w:val="sr-Cyrl-CS"/>
        </w:rPr>
        <w:t>ОДЛУКУ</w:t>
      </w:r>
    </w:p>
    <w:p w:rsidR="008A5244" w:rsidRPr="00BD36A1" w:rsidRDefault="008A5244" w:rsidP="00931650">
      <w:pPr>
        <w:spacing w:line="360" w:lineRule="auto"/>
        <w:ind w:left="-360" w:right="-333"/>
        <w:jc w:val="center"/>
        <w:rPr>
          <w:lang w:val="sr-Cyrl-CS"/>
        </w:rPr>
      </w:pPr>
      <w:r w:rsidRPr="00BD36A1">
        <w:rPr>
          <w:lang w:val="sr-Cyrl-CS"/>
        </w:rPr>
        <w:t xml:space="preserve">О УСВАЈАЊУ ИЗВЈЕШТАЈА КОМИСИЈЕ ЗА ВЕРИФИКАЦИЈУ </w:t>
      </w:r>
    </w:p>
    <w:p w:rsidR="000D64B3" w:rsidRPr="00BD36A1" w:rsidRDefault="008A5244" w:rsidP="00931650">
      <w:pPr>
        <w:spacing w:line="360" w:lineRule="auto"/>
        <w:ind w:left="-360" w:right="-333"/>
        <w:jc w:val="center"/>
        <w:rPr>
          <w:lang w:val="sr-Cyrl-CS"/>
        </w:rPr>
      </w:pPr>
      <w:r w:rsidRPr="00BD36A1">
        <w:rPr>
          <w:lang w:val="sr-Cyrl-CS"/>
        </w:rPr>
        <w:t>МАНДАТА ПРИСУТНИХ АКЦИОНАРА</w:t>
      </w:r>
      <w:r w:rsidR="00B4413E" w:rsidRPr="00BD36A1">
        <w:rPr>
          <w:lang w:val="sr-Cyrl-CS"/>
        </w:rPr>
        <w:t xml:space="preserve"> (КОМИСИЈЕ ЗА ГЛАСАЊЕ)</w:t>
      </w:r>
    </w:p>
    <w:p w:rsidR="008A5244" w:rsidRDefault="008A5244" w:rsidP="00931650">
      <w:pPr>
        <w:spacing w:line="360" w:lineRule="auto"/>
        <w:ind w:left="-360" w:right="-333"/>
        <w:jc w:val="center"/>
        <w:rPr>
          <w:lang w:val="sr-Cyrl-CS"/>
        </w:rPr>
      </w:pPr>
    </w:p>
    <w:p w:rsidR="002F69B1" w:rsidRPr="00656D26" w:rsidRDefault="002F69B1" w:rsidP="00931650">
      <w:pPr>
        <w:spacing w:line="360" w:lineRule="auto"/>
        <w:ind w:left="-360" w:right="-333"/>
        <w:jc w:val="center"/>
        <w:rPr>
          <w:b/>
          <w:lang w:val="sr-Latn-CS"/>
        </w:rPr>
      </w:pPr>
      <w:r w:rsidRPr="00656D26">
        <w:rPr>
          <w:b/>
          <w:lang w:val="sr-Latn-CS"/>
        </w:rPr>
        <w:t>I</w:t>
      </w:r>
    </w:p>
    <w:p w:rsidR="008A5244" w:rsidRDefault="008A5244" w:rsidP="004E4E61">
      <w:pPr>
        <w:spacing w:line="360" w:lineRule="auto"/>
        <w:ind w:left="-360" w:right="-333"/>
        <w:jc w:val="both"/>
        <w:rPr>
          <w:lang w:val="sr-Cyrl-CS"/>
        </w:rPr>
      </w:pPr>
      <w:r w:rsidRPr="00656D26">
        <w:rPr>
          <w:b/>
          <w:lang w:val="sr-Cyrl-CS"/>
        </w:rPr>
        <w:t>УСВАЈА СЕ</w:t>
      </w:r>
      <w:r>
        <w:rPr>
          <w:lang w:val="sr-Cyrl-CS"/>
        </w:rPr>
        <w:t xml:space="preserve"> Извјештај Комисије за верификац</w:t>
      </w:r>
      <w:r w:rsidR="00B4413E">
        <w:rPr>
          <w:lang w:val="sr-Cyrl-CS"/>
        </w:rPr>
        <w:t xml:space="preserve">ију мандата присутних акционара (Комисије за гласање) </w:t>
      </w:r>
      <w:r>
        <w:rPr>
          <w:lang w:val="sr-Cyrl-CS"/>
        </w:rPr>
        <w:t xml:space="preserve">на </w:t>
      </w:r>
      <w:r w:rsidR="00B76C32">
        <w:rPr>
          <w:lang w:val="sr-Cyrl-CS"/>
        </w:rPr>
        <w:t>14</w:t>
      </w:r>
      <w:r>
        <w:rPr>
          <w:lang w:val="sr-Cyrl-CS"/>
        </w:rPr>
        <w:t xml:space="preserve">. </w:t>
      </w:r>
      <w:r w:rsidR="00D23283">
        <w:rPr>
          <w:lang w:val="sr-Cyrl-CS"/>
        </w:rPr>
        <w:t>(</w:t>
      </w:r>
      <w:r w:rsidR="00B76C32">
        <w:rPr>
          <w:lang w:val="sr-Cyrl-CS"/>
        </w:rPr>
        <w:t>четрнаестој</w:t>
      </w:r>
      <w:r w:rsidR="00D23283">
        <w:rPr>
          <w:lang w:val="sr-Cyrl-CS"/>
        </w:rPr>
        <w:t xml:space="preserve">) </w:t>
      </w:r>
      <w:r w:rsidR="00676EC9">
        <w:rPr>
          <w:lang w:val="sr-Cyrl-CS"/>
        </w:rPr>
        <w:t>ванредној</w:t>
      </w:r>
      <w:r w:rsidR="00D23283">
        <w:rPr>
          <w:lang w:val="sr-Cyrl-CS"/>
        </w:rPr>
        <w:t xml:space="preserve"> </w:t>
      </w:r>
      <w:r>
        <w:rPr>
          <w:lang w:val="sr-Cyrl-CS"/>
        </w:rPr>
        <w:t>сједници Скупштине акционара А.Д. „Водовод и канализација“ Бијељина.</w:t>
      </w:r>
    </w:p>
    <w:p w:rsidR="004E4E61" w:rsidRPr="004E4E61" w:rsidRDefault="002F69B1" w:rsidP="004E4E61">
      <w:pPr>
        <w:spacing w:line="360" w:lineRule="auto"/>
        <w:ind w:left="-360" w:right="-333"/>
        <w:jc w:val="center"/>
        <w:rPr>
          <w:b/>
          <w:lang w:val="sr-Cyrl-CS"/>
        </w:rPr>
      </w:pPr>
      <w:r w:rsidRPr="00656D26">
        <w:rPr>
          <w:b/>
          <w:lang w:val="sr-Latn-CS"/>
        </w:rPr>
        <w:t>II</w:t>
      </w:r>
    </w:p>
    <w:p w:rsidR="002F69B1" w:rsidRPr="008A5244" w:rsidRDefault="008A5244" w:rsidP="00931650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Извјештај Комисије из претходне тачке чини саставни дио ове Одлуке.</w:t>
      </w:r>
    </w:p>
    <w:p w:rsidR="002F69B1" w:rsidRDefault="002F69B1" w:rsidP="00931650">
      <w:pPr>
        <w:spacing w:line="360" w:lineRule="auto"/>
        <w:ind w:left="-360" w:right="-333"/>
        <w:jc w:val="both"/>
        <w:rPr>
          <w:lang w:val="sr-Cyrl-CS"/>
        </w:rPr>
      </w:pPr>
    </w:p>
    <w:p w:rsidR="002F69B1" w:rsidRPr="00656D26" w:rsidRDefault="008A5244" w:rsidP="00931650">
      <w:pPr>
        <w:spacing w:line="360" w:lineRule="auto"/>
        <w:ind w:left="-360" w:right="-333"/>
        <w:jc w:val="center"/>
        <w:rPr>
          <w:b/>
          <w:lang w:val="sr-Cyrl-CS"/>
        </w:rPr>
      </w:pPr>
      <w:r w:rsidRPr="00656D26">
        <w:rPr>
          <w:b/>
          <w:lang w:val="sr-Latn-CS"/>
        </w:rPr>
        <w:t>III</w:t>
      </w:r>
    </w:p>
    <w:p w:rsidR="002F69B1" w:rsidRDefault="002F69B1" w:rsidP="00931650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Ова Одлука ступа на снагу даном доношења и иста се архивира у Књигу одлука Скупштине акционара.</w:t>
      </w:r>
    </w:p>
    <w:p w:rsidR="008A5244" w:rsidRDefault="00EC388C" w:rsidP="00931650">
      <w:pPr>
        <w:spacing w:line="360" w:lineRule="auto"/>
        <w:ind w:left="-360" w:right="-333"/>
        <w:jc w:val="both"/>
        <w:rPr>
          <w:lang w:val="sr-Cyrl-CS"/>
        </w:rPr>
      </w:pPr>
      <w:r>
        <w:rPr>
          <w:noProof/>
          <w:lang w:val="en-US"/>
        </w:rPr>
        <w:pict>
          <v:shape id="_x0000_s1142" type="#_x0000_t202" style="position:absolute;left:0;text-align:left;margin-left:324pt;margin-top:.95pt;width:126pt;height:63pt;z-index:251657728" strokecolor="white">
            <v:textbox>
              <w:txbxContent>
                <w:p w:rsidR="006F5240" w:rsidRDefault="006F5240" w:rsidP="006F5240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6F5240" w:rsidRDefault="006F5240" w:rsidP="006F5240">
                  <w:pPr>
                    <w:jc w:val="center"/>
                    <w:rPr>
                      <w:lang w:val="sr-Cyrl-CS"/>
                    </w:rPr>
                  </w:pPr>
                </w:p>
                <w:p w:rsidR="006F5240" w:rsidRDefault="006F5240" w:rsidP="006F5240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</w:t>
                  </w:r>
                </w:p>
                <w:p w:rsidR="006F5240" w:rsidRPr="002F69B1" w:rsidRDefault="002E1F13" w:rsidP="006F5240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</w:txbxContent>
            </v:textbox>
          </v:shape>
        </w:pict>
      </w:r>
    </w:p>
    <w:p w:rsidR="002F69B1" w:rsidRDefault="002F69B1" w:rsidP="00931650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 xml:space="preserve">Број: </w:t>
      </w:r>
      <w:r w:rsidR="00ED1E02">
        <w:rPr>
          <w:lang w:val="sr-Cyrl-CS"/>
        </w:rPr>
        <w:t>СА</w:t>
      </w:r>
      <w:r w:rsidR="00206615">
        <w:t>-</w:t>
      </w:r>
      <w:r w:rsidR="00EA2AE2">
        <w:t>________-2</w:t>
      </w:r>
      <w:r w:rsidR="00DB4016">
        <w:rPr>
          <w:lang w:val="sr-Cyrl-CS"/>
        </w:rPr>
        <w:t>/2</w:t>
      </w:r>
      <w:r w:rsidR="00B76C32">
        <w:rPr>
          <w:lang w:val="sr-Cyrl-CS"/>
        </w:rPr>
        <w:t>6</w:t>
      </w:r>
    </w:p>
    <w:p w:rsidR="002F69B1" w:rsidRDefault="002F69B1" w:rsidP="00931650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 xml:space="preserve">Дана, </w:t>
      </w:r>
      <w:r w:rsidR="00B76C32">
        <w:t>2</w:t>
      </w:r>
      <w:r w:rsidR="00B76C32">
        <w:rPr>
          <w:lang/>
        </w:rPr>
        <w:t>4</w:t>
      </w:r>
      <w:r w:rsidR="00FC2726">
        <w:t>.</w:t>
      </w:r>
      <w:r w:rsidR="00853F2A">
        <w:t xml:space="preserve"> </w:t>
      </w:r>
      <w:proofErr w:type="spellStart"/>
      <w:proofErr w:type="gramStart"/>
      <w:r w:rsidR="00853F2A">
        <w:t>фебруара</w:t>
      </w:r>
      <w:proofErr w:type="spellEnd"/>
      <w:proofErr w:type="gramEnd"/>
      <w:r w:rsidR="00D01DA2" w:rsidRPr="00595238">
        <w:rPr>
          <w:lang w:val="sr-Cyrl-CS"/>
        </w:rPr>
        <w:t xml:space="preserve"> </w:t>
      </w:r>
      <w:r w:rsidR="005207DB" w:rsidRPr="00595238">
        <w:rPr>
          <w:lang w:val="sr-Cyrl-CS"/>
        </w:rPr>
        <w:t>20</w:t>
      </w:r>
      <w:r w:rsidR="00DB4016">
        <w:rPr>
          <w:lang w:val="sr-Cyrl-CS"/>
        </w:rPr>
        <w:t>2</w:t>
      </w:r>
      <w:r w:rsidR="00B76C32">
        <w:rPr>
          <w:lang w:val="sr-Cyrl-CS"/>
        </w:rPr>
        <w:t>6</w:t>
      </w:r>
      <w:r w:rsidR="006F5240" w:rsidRPr="00636ECB">
        <w:rPr>
          <w:color w:val="000000" w:themeColor="text1"/>
          <w:lang w:val="sr-Cyrl-CS"/>
        </w:rPr>
        <w:t>.</w:t>
      </w:r>
      <w:r w:rsidR="00D23283">
        <w:rPr>
          <w:lang w:val="sr-Cyrl-CS"/>
        </w:rPr>
        <w:t xml:space="preserve"> </w:t>
      </w:r>
      <w:r>
        <w:rPr>
          <w:lang w:val="sr-Cyrl-CS"/>
        </w:rPr>
        <w:t>године</w:t>
      </w:r>
    </w:p>
    <w:p w:rsidR="002F69B1" w:rsidRPr="002F69B1" w:rsidRDefault="002F69B1" w:rsidP="00931650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Бијељина</w:t>
      </w:r>
    </w:p>
    <w:sectPr w:rsidR="002F69B1" w:rsidRPr="002F69B1" w:rsidSect="008A5244">
      <w:pgSz w:w="11907" w:h="16840" w:code="9"/>
      <w:pgMar w:top="899" w:right="1440" w:bottom="54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1E5" w:rsidRDefault="003801E5">
      <w:r>
        <w:separator/>
      </w:r>
    </w:p>
  </w:endnote>
  <w:endnote w:type="continuationSeparator" w:id="0">
    <w:p w:rsidR="003801E5" w:rsidRDefault="003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1E5" w:rsidRDefault="003801E5">
      <w:r>
        <w:separator/>
      </w:r>
    </w:p>
  </w:footnote>
  <w:footnote w:type="continuationSeparator" w:id="0">
    <w:p w:rsidR="003801E5" w:rsidRDefault="003801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48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A01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8487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400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A6A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3AED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9AC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C27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2B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09A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914B7"/>
    <w:multiLevelType w:val="hybridMultilevel"/>
    <w:tmpl w:val="0E6EE3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9B0A91"/>
    <w:multiLevelType w:val="hybridMultilevel"/>
    <w:tmpl w:val="141A9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4276DC5"/>
    <w:multiLevelType w:val="hybridMultilevel"/>
    <w:tmpl w:val="D2B61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D21D61"/>
    <w:multiLevelType w:val="hybridMultilevel"/>
    <w:tmpl w:val="460005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671651"/>
    <w:multiLevelType w:val="hybridMultilevel"/>
    <w:tmpl w:val="1E66B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3048DC"/>
    <w:multiLevelType w:val="hybridMultilevel"/>
    <w:tmpl w:val="3990A412"/>
    <w:lvl w:ilvl="0" w:tplc="40F2FD4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0DF10923"/>
    <w:multiLevelType w:val="hybridMultilevel"/>
    <w:tmpl w:val="BFDC10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38119D"/>
    <w:multiLevelType w:val="hybridMultilevel"/>
    <w:tmpl w:val="67DAA6E6"/>
    <w:lvl w:ilvl="0" w:tplc="4C26D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6767452"/>
    <w:multiLevelType w:val="hybridMultilevel"/>
    <w:tmpl w:val="70804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4A1D51"/>
    <w:multiLevelType w:val="hybridMultilevel"/>
    <w:tmpl w:val="F5068670"/>
    <w:lvl w:ilvl="0" w:tplc="4FD06278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</w:rPr>
    </w:lvl>
    <w:lvl w:ilvl="1" w:tplc="0C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0">
    <w:nsid w:val="17961308"/>
    <w:multiLevelType w:val="hybridMultilevel"/>
    <w:tmpl w:val="936E7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85D4BD3"/>
    <w:multiLevelType w:val="hybridMultilevel"/>
    <w:tmpl w:val="FCDE5D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C653D5"/>
    <w:multiLevelType w:val="hybridMultilevel"/>
    <w:tmpl w:val="AFDE58C8"/>
    <w:lvl w:ilvl="0" w:tplc="F7AE7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15C7F0F"/>
    <w:multiLevelType w:val="hybridMultilevel"/>
    <w:tmpl w:val="ECC85F66"/>
    <w:lvl w:ilvl="0" w:tplc="FDD2F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D740AF"/>
    <w:multiLevelType w:val="hybridMultilevel"/>
    <w:tmpl w:val="D2300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2E918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BA68A58">
      <w:start w:val="1"/>
      <w:numFmt w:val="decimal"/>
      <w:lvlText w:val="(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645C40"/>
    <w:multiLevelType w:val="hybridMultilevel"/>
    <w:tmpl w:val="905EF18E"/>
    <w:lvl w:ilvl="0" w:tplc="90E8A0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2AD02797"/>
    <w:multiLevelType w:val="hybridMultilevel"/>
    <w:tmpl w:val="CAAEE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BDB3255"/>
    <w:multiLevelType w:val="hybridMultilevel"/>
    <w:tmpl w:val="EB9EAE9E"/>
    <w:lvl w:ilvl="0" w:tplc="759A3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7A27DD0"/>
    <w:multiLevelType w:val="hybridMultilevel"/>
    <w:tmpl w:val="87DA25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00A036E"/>
    <w:multiLevelType w:val="hybridMultilevel"/>
    <w:tmpl w:val="11AC4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5B7081"/>
    <w:multiLevelType w:val="hybridMultilevel"/>
    <w:tmpl w:val="620018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41945A4"/>
    <w:multiLevelType w:val="hybridMultilevel"/>
    <w:tmpl w:val="1840B57A"/>
    <w:lvl w:ilvl="0" w:tplc="7FCC4A4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2">
    <w:nsid w:val="46B421A1"/>
    <w:multiLevelType w:val="hybridMultilevel"/>
    <w:tmpl w:val="84543490"/>
    <w:lvl w:ilvl="0" w:tplc="CADCEC22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4C4C4AD5"/>
    <w:multiLevelType w:val="hybridMultilevel"/>
    <w:tmpl w:val="414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D650B8"/>
    <w:multiLevelType w:val="hybridMultilevel"/>
    <w:tmpl w:val="3A2E80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04347A"/>
    <w:multiLevelType w:val="hybridMultilevel"/>
    <w:tmpl w:val="20CC8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C965DB"/>
    <w:multiLevelType w:val="hybridMultilevel"/>
    <w:tmpl w:val="19F88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6442CC8"/>
    <w:multiLevelType w:val="hybridMultilevel"/>
    <w:tmpl w:val="DB04C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A7879E2"/>
    <w:multiLevelType w:val="hybridMultilevel"/>
    <w:tmpl w:val="E826774E"/>
    <w:lvl w:ilvl="0" w:tplc="80582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5AD01D78"/>
    <w:multiLevelType w:val="hybridMultilevel"/>
    <w:tmpl w:val="D99008F6"/>
    <w:lvl w:ilvl="0" w:tplc="B3345ADA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41">
    <w:nsid w:val="5DEB4160"/>
    <w:multiLevelType w:val="hybridMultilevel"/>
    <w:tmpl w:val="83783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2FD6254"/>
    <w:multiLevelType w:val="hybridMultilevel"/>
    <w:tmpl w:val="FC923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63C69EB"/>
    <w:multiLevelType w:val="hybridMultilevel"/>
    <w:tmpl w:val="06A69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D592C57"/>
    <w:multiLevelType w:val="hybridMultilevel"/>
    <w:tmpl w:val="8FB466CE"/>
    <w:lvl w:ilvl="0" w:tplc="109CA6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FA84D33"/>
    <w:multiLevelType w:val="hybridMultilevel"/>
    <w:tmpl w:val="CB1C7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25334DE"/>
    <w:multiLevelType w:val="hybridMultilevel"/>
    <w:tmpl w:val="EBCC9708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7">
    <w:nsid w:val="7594047B"/>
    <w:multiLevelType w:val="hybridMultilevel"/>
    <w:tmpl w:val="A9FEF9C2"/>
    <w:lvl w:ilvl="0" w:tplc="3670B24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>
    <w:nsid w:val="7FBA4C5C"/>
    <w:multiLevelType w:val="hybridMultilevel"/>
    <w:tmpl w:val="5AD2A9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28"/>
  </w:num>
  <w:num w:numId="4">
    <w:abstractNumId w:val="26"/>
  </w:num>
  <w:num w:numId="5">
    <w:abstractNumId w:val="23"/>
  </w:num>
  <w:num w:numId="6">
    <w:abstractNumId w:val="17"/>
  </w:num>
  <w:num w:numId="7">
    <w:abstractNumId w:val="22"/>
  </w:num>
  <w:num w:numId="8">
    <w:abstractNumId w:val="31"/>
  </w:num>
  <w:num w:numId="9">
    <w:abstractNumId w:val="15"/>
  </w:num>
  <w:num w:numId="10">
    <w:abstractNumId w:val="40"/>
  </w:num>
  <w:num w:numId="11">
    <w:abstractNumId w:val="24"/>
  </w:num>
  <w:num w:numId="12">
    <w:abstractNumId w:val="27"/>
  </w:num>
  <w:num w:numId="13">
    <w:abstractNumId w:val="47"/>
  </w:num>
  <w:num w:numId="14">
    <w:abstractNumId w:val="33"/>
  </w:num>
  <w:num w:numId="15">
    <w:abstractNumId w:val="19"/>
  </w:num>
  <w:num w:numId="16">
    <w:abstractNumId w:val="34"/>
  </w:num>
  <w:num w:numId="17">
    <w:abstractNumId w:val="46"/>
  </w:num>
  <w:num w:numId="18">
    <w:abstractNumId w:val="25"/>
  </w:num>
  <w:num w:numId="19">
    <w:abstractNumId w:val="2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4"/>
  </w:num>
  <w:num w:numId="33">
    <w:abstractNumId w:val="43"/>
  </w:num>
  <w:num w:numId="34">
    <w:abstractNumId w:val="36"/>
  </w:num>
  <w:num w:numId="35">
    <w:abstractNumId w:val="38"/>
  </w:num>
  <w:num w:numId="36">
    <w:abstractNumId w:val="45"/>
  </w:num>
  <w:num w:numId="37">
    <w:abstractNumId w:val="42"/>
  </w:num>
  <w:num w:numId="38">
    <w:abstractNumId w:val="41"/>
  </w:num>
  <w:num w:numId="39">
    <w:abstractNumId w:val="48"/>
  </w:num>
  <w:num w:numId="40">
    <w:abstractNumId w:val="16"/>
  </w:num>
  <w:num w:numId="41">
    <w:abstractNumId w:val="35"/>
  </w:num>
  <w:num w:numId="42">
    <w:abstractNumId w:val="14"/>
  </w:num>
  <w:num w:numId="43">
    <w:abstractNumId w:val="29"/>
  </w:num>
  <w:num w:numId="44">
    <w:abstractNumId w:val="12"/>
  </w:num>
  <w:num w:numId="45">
    <w:abstractNumId w:val="30"/>
  </w:num>
  <w:num w:numId="46">
    <w:abstractNumId w:val="21"/>
  </w:num>
  <w:num w:numId="47">
    <w:abstractNumId w:val="37"/>
  </w:num>
  <w:num w:numId="48">
    <w:abstractNumId w:val="13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76802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0366EA"/>
    <w:rsid w:val="00007579"/>
    <w:rsid w:val="00011723"/>
    <w:rsid w:val="00017A40"/>
    <w:rsid w:val="000308FC"/>
    <w:rsid w:val="00032CB8"/>
    <w:rsid w:val="00035C6E"/>
    <w:rsid w:val="000366EA"/>
    <w:rsid w:val="0004456C"/>
    <w:rsid w:val="00064481"/>
    <w:rsid w:val="00067896"/>
    <w:rsid w:val="000A3E34"/>
    <w:rsid w:val="000A7FD7"/>
    <w:rsid w:val="000B615E"/>
    <w:rsid w:val="000D64B3"/>
    <w:rsid w:val="000F5A71"/>
    <w:rsid w:val="000F6FF2"/>
    <w:rsid w:val="00101CC2"/>
    <w:rsid w:val="00103855"/>
    <w:rsid w:val="001051CD"/>
    <w:rsid w:val="00105D58"/>
    <w:rsid w:val="00105DD2"/>
    <w:rsid w:val="00113770"/>
    <w:rsid w:val="001373A0"/>
    <w:rsid w:val="00140037"/>
    <w:rsid w:val="00140A4D"/>
    <w:rsid w:val="001567E3"/>
    <w:rsid w:val="00182AF2"/>
    <w:rsid w:val="00192A23"/>
    <w:rsid w:val="00195E1D"/>
    <w:rsid w:val="001A3B3C"/>
    <w:rsid w:val="001B4DF4"/>
    <w:rsid w:val="001C1175"/>
    <w:rsid w:val="001C1CF9"/>
    <w:rsid w:val="001C4DE5"/>
    <w:rsid w:val="001E623F"/>
    <w:rsid w:val="00206615"/>
    <w:rsid w:val="00210DA6"/>
    <w:rsid w:val="00211FED"/>
    <w:rsid w:val="00214A90"/>
    <w:rsid w:val="00220CA6"/>
    <w:rsid w:val="00234F2B"/>
    <w:rsid w:val="002373E8"/>
    <w:rsid w:val="00243CB7"/>
    <w:rsid w:val="00251F5E"/>
    <w:rsid w:val="00276BDF"/>
    <w:rsid w:val="00287B5C"/>
    <w:rsid w:val="00290E15"/>
    <w:rsid w:val="00297DB5"/>
    <w:rsid w:val="002A408F"/>
    <w:rsid w:val="002B1019"/>
    <w:rsid w:val="002C1549"/>
    <w:rsid w:val="002C1750"/>
    <w:rsid w:val="002C7FF1"/>
    <w:rsid w:val="002D1493"/>
    <w:rsid w:val="002E1F13"/>
    <w:rsid w:val="002F69B1"/>
    <w:rsid w:val="003316C7"/>
    <w:rsid w:val="00346F76"/>
    <w:rsid w:val="00363FEC"/>
    <w:rsid w:val="00365F09"/>
    <w:rsid w:val="003777BB"/>
    <w:rsid w:val="003801E5"/>
    <w:rsid w:val="003873EB"/>
    <w:rsid w:val="00387C0F"/>
    <w:rsid w:val="003B5C9B"/>
    <w:rsid w:val="003E4740"/>
    <w:rsid w:val="003E501C"/>
    <w:rsid w:val="003E7119"/>
    <w:rsid w:val="00404020"/>
    <w:rsid w:val="00404307"/>
    <w:rsid w:val="00417526"/>
    <w:rsid w:val="00432607"/>
    <w:rsid w:val="00440026"/>
    <w:rsid w:val="00460D9E"/>
    <w:rsid w:val="00463B3F"/>
    <w:rsid w:val="00471BBC"/>
    <w:rsid w:val="004736A2"/>
    <w:rsid w:val="00475B80"/>
    <w:rsid w:val="00485410"/>
    <w:rsid w:val="0048740F"/>
    <w:rsid w:val="00490CE2"/>
    <w:rsid w:val="00497F2C"/>
    <w:rsid w:val="004B1E63"/>
    <w:rsid w:val="004C420A"/>
    <w:rsid w:val="004D5879"/>
    <w:rsid w:val="004E0711"/>
    <w:rsid w:val="004E4E61"/>
    <w:rsid w:val="005120D9"/>
    <w:rsid w:val="00513233"/>
    <w:rsid w:val="00514CC2"/>
    <w:rsid w:val="005207DB"/>
    <w:rsid w:val="00520B94"/>
    <w:rsid w:val="00545094"/>
    <w:rsid w:val="005559CA"/>
    <w:rsid w:val="0056323A"/>
    <w:rsid w:val="00565AC2"/>
    <w:rsid w:val="00566A1C"/>
    <w:rsid w:val="00575936"/>
    <w:rsid w:val="0058080F"/>
    <w:rsid w:val="00580B3B"/>
    <w:rsid w:val="00581010"/>
    <w:rsid w:val="005827E2"/>
    <w:rsid w:val="00591748"/>
    <w:rsid w:val="00595238"/>
    <w:rsid w:val="005977B7"/>
    <w:rsid w:val="005A578C"/>
    <w:rsid w:val="005B4F88"/>
    <w:rsid w:val="005D2E0B"/>
    <w:rsid w:val="005D7622"/>
    <w:rsid w:val="005D7998"/>
    <w:rsid w:val="006074CB"/>
    <w:rsid w:val="00610038"/>
    <w:rsid w:val="00633000"/>
    <w:rsid w:val="00636ECB"/>
    <w:rsid w:val="00645C93"/>
    <w:rsid w:val="006467B6"/>
    <w:rsid w:val="00646FC3"/>
    <w:rsid w:val="00653BC5"/>
    <w:rsid w:val="00654D56"/>
    <w:rsid w:val="00656D26"/>
    <w:rsid w:val="0066392B"/>
    <w:rsid w:val="00665ADE"/>
    <w:rsid w:val="0066661C"/>
    <w:rsid w:val="00676EC9"/>
    <w:rsid w:val="00683B44"/>
    <w:rsid w:val="006850B1"/>
    <w:rsid w:val="00693DDA"/>
    <w:rsid w:val="006A031D"/>
    <w:rsid w:val="006A2127"/>
    <w:rsid w:val="006B6CEE"/>
    <w:rsid w:val="006F5240"/>
    <w:rsid w:val="00714D60"/>
    <w:rsid w:val="00720C42"/>
    <w:rsid w:val="0073760F"/>
    <w:rsid w:val="00750F23"/>
    <w:rsid w:val="00752635"/>
    <w:rsid w:val="00763EF1"/>
    <w:rsid w:val="00764E9A"/>
    <w:rsid w:val="007737CE"/>
    <w:rsid w:val="007739E8"/>
    <w:rsid w:val="00785E32"/>
    <w:rsid w:val="00790E80"/>
    <w:rsid w:val="00791161"/>
    <w:rsid w:val="007A3F1C"/>
    <w:rsid w:val="007C2439"/>
    <w:rsid w:val="007C7C14"/>
    <w:rsid w:val="007D15BC"/>
    <w:rsid w:val="007D73CF"/>
    <w:rsid w:val="007F4AE3"/>
    <w:rsid w:val="007F57BB"/>
    <w:rsid w:val="008119D3"/>
    <w:rsid w:val="0082714F"/>
    <w:rsid w:val="00852337"/>
    <w:rsid w:val="00853F2A"/>
    <w:rsid w:val="008619E6"/>
    <w:rsid w:val="00864715"/>
    <w:rsid w:val="00866B61"/>
    <w:rsid w:val="00867B07"/>
    <w:rsid w:val="008744B1"/>
    <w:rsid w:val="0088132C"/>
    <w:rsid w:val="0088353C"/>
    <w:rsid w:val="00886F2A"/>
    <w:rsid w:val="00890A0D"/>
    <w:rsid w:val="008A4D14"/>
    <w:rsid w:val="008A508A"/>
    <w:rsid w:val="008A5244"/>
    <w:rsid w:val="008A7304"/>
    <w:rsid w:val="008B048E"/>
    <w:rsid w:val="008B3053"/>
    <w:rsid w:val="008B349F"/>
    <w:rsid w:val="008B3EC4"/>
    <w:rsid w:val="008B4F7D"/>
    <w:rsid w:val="008D186D"/>
    <w:rsid w:val="00905376"/>
    <w:rsid w:val="00907ED9"/>
    <w:rsid w:val="00917456"/>
    <w:rsid w:val="009308D5"/>
    <w:rsid w:val="00931650"/>
    <w:rsid w:val="00932D39"/>
    <w:rsid w:val="00935079"/>
    <w:rsid w:val="00941344"/>
    <w:rsid w:val="009525A6"/>
    <w:rsid w:val="00963227"/>
    <w:rsid w:val="009763EF"/>
    <w:rsid w:val="00977252"/>
    <w:rsid w:val="00984A7C"/>
    <w:rsid w:val="009867EF"/>
    <w:rsid w:val="009A610A"/>
    <w:rsid w:val="009C1476"/>
    <w:rsid w:val="009C1562"/>
    <w:rsid w:val="009C1F99"/>
    <w:rsid w:val="009E176C"/>
    <w:rsid w:val="00A040AF"/>
    <w:rsid w:val="00A1172A"/>
    <w:rsid w:val="00A13EB6"/>
    <w:rsid w:val="00A14EF6"/>
    <w:rsid w:val="00A15901"/>
    <w:rsid w:val="00A16404"/>
    <w:rsid w:val="00A23FA6"/>
    <w:rsid w:val="00A2652B"/>
    <w:rsid w:val="00A40C6E"/>
    <w:rsid w:val="00A429A1"/>
    <w:rsid w:val="00A442F5"/>
    <w:rsid w:val="00A53EA5"/>
    <w:rsid w:val="00A5627B"/>
    <w:rsid w:val="00A576C0"/>
    <w:rsid w:val="00A843CB"/>
    <w:rsid w:val="00A85C1E"/>
    <w:rsid w:val="00A917B0"/>
    <w:rsid w:val="00AA31FD"/>
    <w:rsid w:val="00AC1CF2"/>
    <w:rsid w:val="00AC7866"/>
    <w:rsid w:val="00AD0146"/>
    <w:rsid w:val="00AE40AA"/>
    <w:rsid w:val="00B17D67"/>
    <w:rsid w:val="00B41986"/>
    <w:rsid w:val="00B4413E"/>
    <w:rsid w:val="00B51216"/>
    <w:rsid w:val="00B57497"/>
    <w:rsid w:val="00B617D9"/>
    <w:rsid w:val="00B65C20"/>
    <w:rsid w:val="00B72AC4"/>
    <w:rsid w:val="00B76C32"/>
    <w:rsid w:val="00B86ECC"/>
    <w:rsid w:val="00BA4F8F"/>
    <w:rsid w:val="00BA6AFC"/>
    <w:rsid w:val="00BB1819"/>
    <w:rsid w:val="00BC2337"/>
    <w:rsid w:val="00BC7EEF"/>
    <w:rsid w:val="00BD36A1"/>
    <w:rsid w:val="00BE0553"/>
    <w:rsid w:val="00BE3428"/>
    <w:rsid w:val="00BF08DC"/>
    <w:rsid w:val="00BF431F"/>
    <w:rsid w:val="00BF7A77"/>
    <w:rsid w:val="00C04A0D"/>
    <w:rsid w:val="00C06CC1"/>
    <w:rsid w:val="00C100E1"/>
    <w:rsid w:val="00C12040"/>
    <w:rsid w:val="00C13ABB"/>
    <w:rsid w:val="00C41912"/>
    <w:rsid w:val="00C46D9C"/>
    <w:rsid w:val="00C668E5"/>
    <w:rsid w:val="00C6773B"/>
    <w:rsid w:val="00C7199C"/>
    <w:rsid w:val="00C7232B"/>
    <w:rsid w:val="00C72E90"/>
    <w:rsid w:val="00CA1140"/>
    <w:rsid w:val="00CB4C77"/>
    <w:rsid w:val="00CC738D"/>
    <w:rsid w:val="00CE66A3"/>
    <w:rsid w:val="00CF7708"/>
    <w:rsid w:val="00D01DA2"/>
    <w:rsid w:val="00D03E32"/>
    <w:rsid w:val="00D10F69"/>
    <w:rsid w:val="00D11827"/>
    <w:rsid w:val="00D13FBA"/>
    <w:rsid w:val="00D214A4"/>
    <w:rsid w:val="00D2260A"/>
    <w:rsid w:val="00D23283"/>
    <w:rsid w:val="00D25CB3"/>
    <w:rsid w:val="00D269BF"/>
    <w:rsid w:val="00D30CC5"/>
    <w:rsid w:val="00D32E85"/>
    <w:rsid w:val="00D36146"/>
    <w:rsid w:val="00D52CD6"/>
    <w:rsid w:val="00D67E50"/>
    <w:rsid w:val="00D96691"/>
    <w:rsid w:val="00DA0D66"/>
    <w:rsid w:val="00DA6FC4"/>
    <w:rsid w:val="00DB29C6"/>
    <w:rsid w:val="00DB4016"/>
    <w:rsid w:val="00DB6C7A"/>
    <w:rsid w:val="00DC4A8A"/>
    <w:rsid w:val="00DC4D39"/>
    <w:rsid w:val="00DC7DAA"/>
    <w:rsid w:val="00DD6A31"/>
    <w:rsid w:val="00DE0147"/>
    <w:rsid w:val="00DE07C4"/>
    <w:rsid w:val="00DE1929"/>
    <w:rsid w:val="00DE6F3D"/>
    <w:rsid w:val="00E232C2"/>
    <w:rsid w:val="00E5654E"/>
    <w:rsid w:val="00E61244"/>
    <w:rsid w:val="00E711F1"/>
    <w:rsid w:val="00E84944"/>
    <w:rsid w:val="00E8518C"/>
    <w:rsid w:val="00E92A77"/>
    <w:rsid w:val="00EA2AE2"/>
    <w:rsid w:val="00EB100F"/>
    <w:rsid w:val="00EB1B06"/>
    <w:rsid w:val="00EB4CED"/>
    <w:rsid w:val="00EC388C"/>
    <w:rsid w:val="00ED1E02"/>
    <w:rsid w:val="00ED6DD4"/>
    <w:rsid w:val="00F14A36"/>
    <w:rsid w:val="00F155EB"/>
    <w:rsid w:val="00F2052E"/>
    <w:rsid w:val="00F20F1D"/>
    <w:rsid w:val="00F251AA"/>
    <w:rsid w:val="00F267C0"/>
    <w:rsid w:val="00F324D8"/>
    <w:rsid w:val="00F3432D"/>
    <w:rsid w:val="00F36D9F"/>
    <w:rsid w:val="00F41C47"/>
    <w:rsid w:val="00F44BDF"/>
    <w:rsid w:val="00F65268"/>
    <w:rsid w:val="00F70D5E"/>
    <w:rsid w:val="00F72664"/>
    <w:rsid w:val="00F8124A"/>
    <w:rsid w:val="00FA571C"/>
    <w:rsid w:val="00FB0F36"/>
    <w:rsid w:val="00FC2726"/>
    <w:rsid w:val="00FC6039"/>
    <w:rsid w:val="00FC6F5E"/>
    <w:rsid w:val="00FD4A1F"/>
    <w:rsid w:val="00FE3971"/>
    <w:rsid w:val="00FE57BB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AD0146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D0146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AD0146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6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Dusko Ristic</cp:lastModifiedBy>
  <cp:revision>2</cp:revision>
  <cp:lastPrinted>2022-05-12T08:51:00Z</cp:lastPrinted>
  <dcterms:created xsi:type="dcterms:W3CDTF">2026-02-05T13:52:00Z</dcterms:created>
  <dcterms:modified xsi:type="dcterms:W3CDTF">2026-02-05T13:52:00Z</dcterms:modified>
</cp:coreProperties>
</file>